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312" w:rsidRDefault="00065312" w:rsidP="003449E2">
      <w:pPr>
        <w:pStyle w:val="Heading1"/>
        <w:rPr>
          <w:b/>
          <w:lang w:val="ru-RU"/>
        </w:rPr>
      </w:pPr>
    </w:p>
    <w:p w:rsidR="00065312" w:rsidRDefault="00065312" w:rsidP="003449E2">
      <w:pPr>
        <w:framePr w:hSpace="141" w:wrap="around" w:vAnchor="text" w:hAnchor="page" w:x="6016" w:y="1"/>
        <w:rPr>
          <w:noProof/>
        </w:rPr>
      </w:pPr>
      <w:r w:rsidRPr="001C2DE8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065312" w:rsidRDefault="00065312" w:rsidP="003449E2">
      <w:pPr>
        <w:jc w:val="center"/>
        <w:rPr>
          <w:rFonts w:cs="Tahoma"/>
          <w:b/>
          <w:sz w:val="28"/>
          <w:szCs w:val="28"/>
        </w:rPr>
      </w:pPr>
    </w:p>
    <w:p w:rsidR="00065312" w:rsidRDefault="00065312" w:rsidP="003449E2">
      <w:pPr>
        <w:jc w:val="center"/>
        <w:rPr>
          <w:rFonts w:cs="Tahoma"/>
          <w:b/>
          <w:sz w:val="28"/>
          <w:szCs w:val="28"/>
        </w:rPr>
      </w:pPr>
    </w:p>
    <w:p w:rsidR="00065312" w:rsidRDefault="00065312" w:rsidP="003449E2">
      <w:pPr>
        <w:jc w:val="center"/>
        <w:rPr>
          <w:rFonts w:cs="Tahoma"/>
          <w:b/>
          <w:sz w:val="28"/>
          <w:szCs w:val="28"/>
        </w:rPr>
      </w:pPr>
    </w:p>
    <w:p w:rsidR="00065312" w:rsidRDefault="00065312" w:rsidP="003449E2">
      <w:pPr>
        <w:jc w:val="center"/>
        <w:rPr>
          <w:rFonts w:cs="Tahoma"/>
          <w:b/>
          <w:sz w:val="28"/>
          <w:szCs w:val="28"/>
        </w:rPr>
      </w:pPr>
    </w:p>
    <w:p w:rsidR="00065312" w:rsidRDefault="00065312" w:rsidP="003449E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065312" w:rsidRDefault="00065312" w:rsidP="003449E2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065312" w:rsidRDefault="00065312" w:rsidP="003449E2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065312" w:rsidRPr="0039378D" w:rsidRDefault="00065312" w:rsidP="003449E2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065312" w:rsidRDefault="00065312" w:rsidP="003449E2"/>
    <w:p w:rsidR="00065312" w:rsidRPr="0039378D" w:rsidRDefault="00065312" w:rsidP="003449E2">
      <w:pPr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23 листопада </w:t>
      </w:r>
      <w:r w:rsidRPr="0039378D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  <w:lang w:val="ru-RU"/>
        </w:rPr>
        <w:t xml:space="preserve"> 297</w:t>
      </w:r>
      <w:r w:rsidRPr="0039378D">
        <w:rPr>
          <w:sz w:val="28"/>
          <w:szCs w:val="28"/>
        </w:rPr>
        <w:t xml:space="preserve">-к </w:t>
      </w:r>
    </w:p>
    <w:p w:rsidR="00065312" w:rsidRPr="0039378D" w:rsidRDefault="00065312" w:rsidP="003449E2">
      <w:pPr>
        <w:rPr>
          <w:b/>
        </w:rPr>
      </w:pPr>
    </w:p>
    <w:p w:rsidR="00065312" w:rsidRDefault="00065312" w:rsidP="003449E2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додаткову відпустку НАСТРАДІН Тетяни</w:t>
      </w:r>
    </w:p>
    <w:p w:rsidR="00065312" w:rsidRDefault="00065312" w:rsidP="003449E2">
      <w:pPr>
        <w:jc w:val="center"/>
        <w:rPr>
          <w:b/>
          <w:sz w:val="28"/>
        </w:rPr>
      </w:pPr>
      <w:r>
        <w:rPr>
          <w:b/>
          <w:sz w:val="28"/>
        </w:rPr>
        <w:t>як одному з батьків, які мають двох або більше</w:t>
      </w:r>
    </w:p>
    <w:p w:rsidR="00065312" w:rsidRPr="005B6AF9" w:rsidRDefault="00065312" w:rsidP="003449E2">
      <w:pPr>
        <w:jc w:val="center"/>
        <w:rPr>
          <w:b/>
          <w:sz w:val="28"/>
        </w:rPr>
      </w:pPr>
      <w:r>
        <w:rPr>
          <w:b/>
          <w:sz w:val="28"/>
        </w:rPr>
        <w:t>дітей віком до 15 років</w:t>
      </w:r>
    </w:p>
    <w:p w:rsidR="00065312" w:rsidRDefault="00065312" w:rsidP="003449E2">
      <w:pPr>
        <w:jc w:val="center"/>
        <w:rPr>
          <w:sz w:val="28"/>
        </w:rPr>
      </w:pPr>
    </w:p>
    <w:p w:rsidR="00065312" w:rsidRPr="001B36F7" w:rsidRDefault="00065312" w:rsidP="003449E2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 7, 13, </w:t>
      </w:r>
      <w:r w:rsidRPr="001B36F7">
        <w:rPr>
          <w:sz w:val="28"/>
          <w:szCs w:val="28"/>
        </w:rPr>
        <w:t>20  частини 4  статті  42 Закону України «Про місцеве самоврядування в Україні»</w:t>
      </w:r>
      <w:r>
        <w:rPr>
          <w:sz w:val="28"/>
          <w:szCs w:val="28"/>
        </w:rPr>
        <w:t>, статей</w:t>
      </w:r>
      <w:r w:rsidRPr="000351F1">
        <w:rPr>
          <w:sz w:val="28"/>
          <w:szCs w:val="28"/>
        </w:rPr>
        <w:t>10</w:t>
      </w:r>
      <w:r>
        <w:rPr>
          <w:sz w:val="28"/>
          <w:szCs w:val="28"/>
        </w:rPr>
        <w:t>, 19</w:t>
      </w:r>
      <w:r w:rsidRPr="000351F1">
        <w:rPr>
          <w:sz w:val="28"/>
          <w:szCs w:val="28"/>
        </w:rPr>
        <w:t xml:space="preserve"> Закону України </w:t>
      </w:r>
      <w:r>
        <w:rPr>
          <w:sz w:val="28"/>
          <w:szCs w:val="28"/>
        </w:rPr>
        <w:t>«</w:t>
      </w:r>
      <w:r w:rsidRPr="000351F1">
        <w:rPr>
          <w:sz w:val="28"/>
          <w:szCs w:val="28"/>
        </w:rPr>
        <w:t>Про вiдпустки</w:t>
      </w:r>
      <w:r>
        <w:rPr>
          <w:sz w:val="28"/>
          <w:szCs w:val="28"/>
        </w:rPr>
        <w:t>», розглянувши  заявуНастрадін Т.:</w:t>
      </w:r>
    </w:p>
    <w:p w:rsidR="00065312" w:rsidRDefault="00065312" w:rsidP="003449E2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>НАДАТИ   НАСТРАДІН Тетяні Іванівні,  діловоду відділу організаційної та кадрової роботи міської ради,  додаткову відпустку як одному з батьків, які  мають двох або більше дітей  віком до 15 років, за 2021 рік, тривалістю  10 календарних дніві</w:t>
      </w:r>
      <w:r w:rsidRPr="005E4AE2">
        <w:t xml:space="preserve">з </w:t>
      </w:r>
      <w:r w:rsidRPr="00B40174">
        <w:rPr>
          <w:highlight w:val="black"/>
        </w:rPr>
        <w:t>01 грудня  2021 року по  10 грудня  2021 року включно.</w:t>
      </w:r>
      <w:r>
        <w:t xml:space="preserve">   </w:t>
      </w:r>
    </w:p>
    <w:p w:rsidR="00065312" w:rsidRPr="005B6AF9" w:rsidRDefault="00065312" w:rsidP="003449E2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065312" w:rsidRDefault="00065312" w:rsidP="003449E2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Малєва О.</w:t>
      </w:r>
    </w:p>
    <w:p w:rsidR="00065312" w:rsidRDefault="00065312" w:rsidP="003449E2">
      <w:pPr>
        <w:pStyle w:val="BodyText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Настрадін Т. від 17 листопада 2021 року;</w:t>
      </w:r>
    </w:p>
    <w:p w:rsidR="00065312" w:rsidRDefault="00065312" w:rsidP="003449E2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копія трудової </w:t>
      </w:r>
      <w:r w:rsidRPr="00B40174">
        <w:rPr>
          <w:sz w:val="28"/>
          <w:szCs w:val="28"/>
          <w:highlight w:val="black"/>
        </w:rPr>
        <w:t xml:space="preserve">книжки  БТ- </w:t>
      </w:r>
      <w:r w:rsidRPr="00B40174">
        <w:rPr>
          <w:sz w:val="28"/>
          <w:szCs w:val="28"/>
          <w:highlight w:val="black"/>
          <w:lang w:val="en-US"/>
        </w:rPr>
        <w:t>II</w:t>
      </w:r>
      <w:r w:rsidRPr="00B40174">
        <w:rPr>
          <w:sz w:val="28"/>
          <w:szCs w:val="28"/>
          <w:highlight w:val="black"/>
        </w:rPr>
        <w:t>№6477891 Настрадіна В.,</w:t>
      </w:r>
      <w:r>
        <w:rPr>
          <w:sz w:val="28"/>
          <w:szCs w:val="28"/>
        </w:rPr>
        <w:t xml:space="preserve"> батька дітей;</w:t>
      </w:r>
    </w:p>
    <w:p w:rsidR="00065312" w:rsidRDefault="00065312" w:rsidP="003449E2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довідка з реєстру застрахованих осіб </w:t>
      </w:r>
      <w:r w:rsidRPr="00B40174">
        <w:rPr>
          <w:sz w:val="28"/>
          <w:szCs w:val="28"/>
          <w:highlight w:val="black"/>
        </w:rPr>
        <w:t>Державного реєстру загальнообов’язкового державного  соціального страхування (форма ОК-5)</w:t>
      </w:r>
      <w:bookmarkStart w:id="0" w:name="_GoBack"/>
      <w:bookmarkEnd w:id="0"/>
      <w:r w:rsidRPr="00B40174">
        <w:rPr>
          <w:sz w:val="28"/>
          <w:szCs w:val="28"/>
          <w:highlight w:val="black"/>
        </w:rPr>
        <w:t xml:space="preserve"> на Настрадіна В.</w:t>
      </w:r>
      <w:r>
        <w:rPr>
          <w:sz w:val="28"/>
          <w:szCs w:val="28"/>
        </w:rPr>
        <w:t>, батька дітей;</w:t>
      </w:r>
    </w:p>
    <w:p w:rsidR="00065312" w:rsidRPr="00B40174" w:rsidRDefault="00065312" w:rsidP="003449E2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копія свідоцтва про народження дитини, </w:t>
      </w:r>
      <w:r w:rsidRPr="00B40174">
        <w:rPr>
          <w:sz w:val="28"/>
          <w:szCs w:val="28"/>
          <w:highlight w:val="black"/>
        </w:rPr>
        <w:t>серія 1-ЖД №094893 від 02 серпня  2007 року;</w:t>
      </w:r>
    </w:p>
    <w:p w:rsidR="00065312" w:rsidRPr="00B40174" w:rsidRDefault="00065312" w:rsidP="003449E2">
      <w:pPr>
        <w:pStyle w:val="BodyText"/>
        <w:numPr>
          <w:ilvl w:val="0"/>
          <w:numId w:val="1"/>
        </w:numPr>
        <w:spacing w:after="0"/>
        <w:jc w:val="both"/>
        <w:rPr>
          <w:sz w:val="28"/>
          <w:szCs w:val="28"/>
          <w:highlight w:val="black"/>
        </w:rPr>
      </w:pPr>
      <w:r>
        <w:rPr>
          <w:sz w:val="28"/>
          <w:szCs w:val="28"/>
        </w:rPr>
        <w:t xml:space="preserve">копія свідоцтва про народження дитини, </w:t>
      </w:r>
      <w:r w:rsidRPr="00B40174">
        <w:rPr>
          <w:sz w:val="28"/>
          <w:szCs w:val="28"/>
          <w:highlight w:val="black"/>
        </w:rPr>
        <w:t xml:space="preserve">серія </w:t>
      </w:r>
      <w:r w:rsidRPr="00B40174">
        <w:rPr>
          <w:sz w:val="28"/>
          <w:szCs w:val="28"/>
          <w:highlight w:val="black"/>
          <w:lang w:val="en-US"/>
        </w:rPr>
        <w:t>I</w:t>
      </w:r>
      <w:r w:rsidRPr="00B40174">
        <w:rPr>
          <w:sz w:val="28"/>
          <w:szCs w:val="28"/>
          <w:highlight w:val="black"/>
        </w:rPr>
        <w:t>-ЖД №303106від 09 серпня 2012 року.</w:t>
      </w:r>
    </w:p>
    <w:p w:rsidR="00065312" w:rsidRPr="0039378D" w:rsidRDefault="00065312" w:rsidP="003449E2">
      <w:pPr>
        <w:pStyle w:val="Heading2"/>
      </w:pPr>
    </w:p>
    <w:p w:rsidR="00065312" w:rsidRPr="000917CC" w:rsidRDefault="00065312" w:rsidP="003449E2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>Сергій ПАРПУЛАНСЬКИЙ</w:t>
      </w:r>
    </w:p>
    <w:p w:rsidR="00065312" w:rsidRDefault="00065312" w:rsidP="003449E2">
      <w:pPr>
        <w:pStyle w:val="Heading2"/>
      </w:pPr>
    </w:p>
    <w:p w:rsidR="00065312" w:rsidRDefault="00065312" w:rsidP="003449E2">
      <w:pPr>
        <w:pStyle w:val="Heading2"/>
      </w:pPr>
    </w:p>
    <w:p w:rsidR="00065312" w:rsidRPr="002D6B80" w:rsidRDefault="00065312" w:rsidP="003449E2">
      <w:pPr>
        <w:pStyle w:val="Heading2"/>
        <w:rPr>
          <w:u w:val="single"/>
        </w:rPr>
      </w:pPr>
      <w:r>
        <w:t>З розпорядженням ознайомлена</w:t>
      </w:r>
      <w:r>
        <w:tab/>
      </w:r>
      <w:r>
        <w:tab/>
      </w:r>
      <w:r>
        <w:tab/>
        <w:t>Тетяна НАСТРАДІН</w:t>
      </w:r>
    </w:p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5312" w:rsidRPr="00CF77D5" w:rsidRDefault="00065312" w:rsidP="003449E2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065312" w:rsidRPr="00CF77D5" w:rsidRDefault="00065312" w:rsidP="003449E2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 23 листопада 2020 року  № 297-к</w:t>
      </w:r>
    </w:p>
    <w:p w:rsidR="00065312" w:rsidRDefault="00065312" w:rsidP="003449E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65312" w:rsidRDefault="00065312" w:rsidP="003449E2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додаткову відпустку НАСТРАДІН Тетяни</w:t>
      </w:r>
    </w:p>
    <w:p w:rsidR="00065312" w:rsidRDefault="00065312" w:rsidP="003449E2">
      <w:pPr>
        <w:jc w:val="center"/>
        <w:rPr>
          <w:b/>
          <w:sz w:val="28"/>
        </w:rPr>
      </w:pPr>
      <w:r>
        <w:rPr>
          <w:b/>
          <w:sz w:val="28"/>
        </w:rPr>
        <w:t>як одному з батьків, які мають двох або більше</w:t>
      </w:r>
    </w:p>
    <w:p w:rsidR="00065312" w:rsidRPr="005B6AF9" w:rsidRDefault="00065312" w:rsidP="003449E2">
      <w:pPr>
        <w:jc w:val="center"/>
        <w:rPr>
          <w:b/>
          <w:sz w:val="28"/>
        </w:rPr>
      </w:pPr>
      <w:r>
        <w:rPr>
          <w:b/>
          <w:sz w:val="28"/>
        </w:rPr>
        <w:t>дітей віком до 15 років</w:t>
      </w:r>
    </w:p>
    <w:p w:rsidR="00065312" w:rsidRPr="00CF77D5" w:rsidRDefault="00065312" w:rsidP="003449E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65312" w:rsidRDefault="00065312" w:rsidP="003449E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65312" w:rsidRPr="00CF77D5" w:rsidRDefault="00065312" w:rsidP="003449E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65312" w:rsidRPr="00CF77D5" w:rsidRDefault="00065312" w:rsidP="003449E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065312" w:rsidRDefault="00065312" w:rsidP="003449E2">
      <w:pPr>
        <w:rPr>
          <w:sz w:val="28"/>
          <w:szCs w:val="28"/>
        </w:rPr>
      </w:pPr>
    </w:p>
    <w:p w:rsidR="00065312" w:rsidRPr="00E05F39" w:rsidRDefault="00065312" w:rsidP="003449E2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065312" w:rsidRPr="00E05F39" w:rsidRDefault="00065312" w:rsidP="003449E2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065312" w:rsidRPr="00E05F39" w:rsidRDefault="00065312" w:rsidP="003449E2">
      <w:pPr>
        <w:rPr>
          <w:b/>
          <w:sz w:val="28"/>
          <w:szCs w:val="28"/>
        </w:rPr>
      </w:pPr>
    </w:p>
    <w:p w:rsidR="00065312" w:rsidRDefault="00065312" w:rsidP="003449E2">
      <w:pPr>
        <w:rPr>
          <w:sz w:val="28"/>
          <w:szCs w:val="28"/>
        </w:rPr>
      </w:pPr>
    </w:p>
    <w:p w:rsidR="00065312" w:rsidRPr="00E05F39" w:rsidRDefault="00065312" w:rsidP="003449E2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065312" w:rsidRPr="00E05F39" w:rsidRDefault="00065312" w:rsidP="003449E2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_____________Анастасія  СТАНКОВА</w:t>
      </w:r>
    </w:p>
    <w:p w:rsidR="00065312" w:rsidRPr="00E05F39" w:rsidRDefault="00065312" w:rsidP="003449E2">
      <w:pPr>
        <w:rPr>
          <w:sz w:val="28"/>
          <w:szCs w:val="28"/>
        </w:rPr>
      </w:pPr>
    </w:p>
    <w:p w:rsidR="00065312" w:rsidRDefault="00065312" w:rsidP="003449E2">
      <w:pPr>
        <w:rPr>
          <w:sz w:val="28"/>
          <w:szCs w:val="28"/>
        </w:rPr>
      </w:pPr>
    </w:p>
    <w:p w:rsidR="00065312" w:rsidRPr="009B19A7" w:rsidRDefault="00065312" w:rsidP="003449E2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065312" w:rsidRDefault="00065312" w:rsidP="003449E2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065312" w:rsidRDefault="00065312" w:rsidP="003449E2"/>
    <w:p w:rsidR="00065312" w:rsidRDefault="00065312" w:rsidP="003449E2"/>
    <w:p w:rsidR="00065312" w:rsidRDefault="00065312" w:rsidP="003449E2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065312" w:rsidRPr="00E05F39" w:rsidRDefault="00065312" w:rsidP="003449E2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065312" w:rsidRPr="00990900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/>
    <w:p w:rsidR="00065312" w:rsidRDefault="00065312" w:rsidP="003449E2">
      <w:pPr>
        <w:rPr>
          <w:sz w:val="24"/>
          <w:szCs w:val="24"/>
        </w:rPr>
      </w:pPr>
      <w:r w:rsidRPr="006D7188">
        <w:rPr>
          <w:sz w:val="24"/>
          <w:szCs w:val="24"/>
        </w:rPr>
        <w:t xml:space="preserve">Виконавець: </w:t>
      </w:r>
    </w:p>
    <w:p w:rsidR="00065312" w:rsidRDefault="00065312" w:rsidP="003449E2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065312" w:rsidRPr="00FF498B" w:rsidRDefault="00065312" w:rsidP="003449E2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065312" w:rsidRPr="00F014FB" w:rsidRDefault="00065312" w:rsidP="003449E2"/>
    <w:p w:rsidR="00065312" w:rsidRPr="00F014FB" w:rsidRDefault="00065312" w:rsidP="003449E2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065312" w:rsidRPr="000D7038" w:rsidRDefault="00065312" w:rsidP="003449E2"/>
    <w:p w:rsidR="00065312" w:rsidRPr="000F1E54" w:rsidRDefault="00065312" w:rsidP="003449E2"/>
    <w:p w:rsidR="00065312" w:rsidRPr="00515A84" w:rsidRDefault="00065312" w:rsidP="003449E2"/>
    <w:p w:rsidR="00065312" w:rsidRPr="00FF498B" w:rsidRDefault="00065312" w:rsidP="003449E2">
      <w:pPr>
        <w:rPr>
          <w:sz w:val="28"/>
          <w:szCs w:val="28"/>
        </w:rPr>
      </w:pPr>
    </w:p>
    <w:p w:rsidR="00065312" w:rsidRDefault="00065312" w:rsidP="003449E2"/>
    <w:p w:rsidR="00065312" w:rsidRDefault="00065312" w:rsidP="003449E2"/>
    <w:p w:rsidR="00065312" w:rsidRDefault="00065312"/>
    <w:sectPr w:rsidR="00065312" w:rsidSect="00EC1933">
      <w:pgSz w:w="11906" w:h="16838"/>
      <w:pgMar w:top="737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485C"/>
    <w:multiLevelType w:val="hybridMultilevel"/>
    <w:tmpl w:val="2ED65562"/>
    <w:lvl w:ilvl="0" w:tplc="2CAC199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49E2"/>
    <w:rsid w:val="000351F1"/>
    <w:rsid w:val="00065312"/>
    <w:rsid w:val="000917CC"/>
    <w:rsid w:val="000D7038"/>
    <w:rsid w:val="000F1E54"/>
    <w:rsid w:val="001B36F7"/>
    <w:rsid w:val="001C2DE8"/>
    <w:rsid w:val="002D6B80"/>
    <w:rsid w:val="003010A8"/>
    <w:rsid w:val="003449E2"/>
    <w:rsid w:val="0039378D"/>
    <w:rsid w:val="00515A84"/>
    <w:rsid w:val="005B6AF9"/>
    <w:rsid w:val="005E4AE2"/>
    <w:rsid w:val="006D7188"/>
    <w:rsid w:val="006F42BC"/>
    <w:rsid w:val="007735AB"/>
    <w:rsid w:val="007B66BB"/>
    <w:rsid w:val="007D0409"/>
    <w:rsid w:val="00990900"/>
    <w:rsid w:val="009B19A7"/>
    <w:rsid w:val="009D1E8B"/>
    <w:rsid w:val="00B40174"/>
    <w:rsid w:val="00CF77D5"/>
    <w:rsid w:val="00E05F39"/>
    <w:rsid w:val="00E47E93"/>
    <w:rsid w:val="00E52714"/>
    <w:rsid w:val="00EC1933"/>
    <w:rsid w:val="00F014FB"/>
    <w:rsid w:val="00F276FC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9E2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9E2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9E2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49E2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449E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3449E2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449E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3449E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449E2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3449E2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3449E2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449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49E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370</Words>
  <Characters>2110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2021-11-23T15:14:00Z</cp:lastPrinted>
  <dcterms:created xsi:type="dcterms:W3CDTF">2021-11-22T14:34:00Z</dcterms:created>
  <dcterms:modified xsi:type="dcterms:W3CDTF">2022-01-12T09:42:00Z</dcterms:modified>
</cp:coreProperties>
</file>